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B19BE">
        <w:rPr>
          <w:rFonts w:cs="Arial"/>
          <w:b/>
          <w:caps/>
          <w:sz w:val="28"/>
          <w:szCs w:val="28"/>
        </w:rPr>
        <w:t>1618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B19BE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2B19BE">
              <w:rPr>
                <w:rFonts w:cs="Arial"/>
                <w:sz w:val="20"/>
                <w:szCs w:val="20"/>
              </w:rPr>
              <w:t>Capina em guias, sarjetas e calçadas na Estrada do Pedregulho, no Parque Califórnia.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2B19BE" w:rsidRDefault="002B19BE" w:rsidP="002B19BE">
      <w:pPr>
        <w:tabs>
          <w:tab w:val="left" w:pos="-600"/>
        </w:tabs>
        <w:spacing w:line="324" w:lineRule="auto"/>
        <w:ind w:firstLine="1701"/>
        <w:jc w:val="both"/>
        <w:rPr>
          <w:rFonts w:cs="Arial"/>
          <w:b/>
        </w:rPr>
      </w:pPr>
    </w:p>
    <w:p w:rsidR="002B19BE" w:rsidRDefault="003A77BE" w:rsidP="002B19BE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2B19BE">
        <w:rPr>
          <w:rFonts w:cs="Arial"/>
        </w:rPr>
        <w:t>c</w:t>
      </w:r>
      <w:r w:rsidR="002B19BE" w:rsidRPr="002B19BE">
        <w:rPr>
          <w:rFonts w:cs="Arial"/>
        </w:rPr>
        <w:t>apina em guias, sarjetas e calçadas na Estrada do P</w:t>
      </w:r>
      <w:r w:rsidR="002B19BE">
        <w:rPr>
          <w:rFonts w:cs="Arial"/>
        </w:rPr>
        <w:t xml:space="preserve">edregulho, no Parque Califórnia, </w:t>
      </w:r>
      <w:r w:rsidR="002B19BE" w:rsidRPr="002B19BE">
        <w:rPr>
          <w:rFonts w:cs="Arial"/>
        </w:rPr>
        <w:t xml:space="preserve">pois o mato alto está invadindo as calçadas e obrigando pedestres a caminhar pela rua. </w:t>
      </w:r>
    </w:p>
    <w:p w:rsidR="002B19BE" w:rsidRPr="002B19BE" w:rsidRDefault="002B19BE" w:rsidP="002B19BE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Encaminhamos fotos</w:t>
      </w:r>
      <w:r w:rsidRPr="002B19BE">
        <w:rPr>
          <w:rFonts w:cs="Arial"/>
        </w:rPr>
        <w:t>.</w:t>
      </w:r>
    </w:p>
    <w:p w:rsidR="002B19BE" w:rsidRPr="002B19BE" w:rsidRDefault="002B19BE" w:rsidP="002B19BE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 w:rsidRPr="002B19BE">
        <w:rPr>
          <w:rFonts w:cs="Arial"/>
        </w:rPr>
        <w:t>Os moradores pedem providências</w:t>
      </w:r>
      <w:r>
        <w:rPr>
          <w:rFonts w:cs="Arial"/>
        </w:rPr>
        <w:t>,</w:t>
      </w:r>
      <w:r w:rsidRPr="002B19BE">
        <w:rPr>
          <w:rFonts w:cs="Arial"/>
        </w:rPr>
        <w:t xml:space="preserve"> porque temem proliferação de animais peçonhentos, que trazem risco à saúde da população.</w:t>
      </w:r>
    </w:p>
    <w:p w:rsidR="003A77BE" w:rsidRPr="001840AD" w:rsidRDefault="008C72B7" w:rsidP="002B19BE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2B19BE">
        <w:rPr>
          <w:rFonts w:cs="Arial"/>
        </w:rPr>
        <w:t xml:space="preserve">2 de junho de 2021. 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B19BE" w:rsidRPr="005D429C" w:rsidRDefault="002B19BE" w:rsidP="002B19BE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LUÍS FLÁ</w:t>
      </w:r>
      <w:r w:rsidRPr="005D429C">
        <w:rPr>
          <w:rFonts w:eastAsia="Calibri" w:cs="Arial"/>
          <w:b/>
          <w:lang w:eastAsia="en-US"/>
        </w:rPr>
        <w:t>VIO (FLAVINHO)</w:t>
      </w:r>
    </w:p>
    <w:p w:rsidR="002B19BE" w:rsidRDefault="002B19BE" w:rsidP="002B19BE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PT</w:t>
      </w: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B19BE" w:rsidRDefault="002B19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EC031E" w:rsidRDefault="00EC031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B19BE" w:rsidRDefault="002B19BE" w:rsidP="002B19BE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 wp14:anchorId="1C4E0076" wp14:editId="777461F7">
            <wp:extent cx="2035971" cy="2714628"/>
            <wp:effectExtent l="0" t="0" r="2540" b="0"/>
            <wp:docPr id="4" name="Imagem 4" descr="C:\Users\G02-4235\Downloads\WhatsApp Image 2021-05-31 at 09.53.55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02-4235\Downloads\WhatsApp Image 2021-05-31 at 09.53.55 (2).jpe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048" cy="2730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9BE" w:rsidRDefault="002B19BE" w:rsidP="002B19BE">
      <w:pPr>
        <w:jc w:val="center"/>
        <w:rPr>
          <w:sz w:val="28"/>
        </w:rPr>
      </w:pPr>
    </w:p>
    <w:p w:rsidR="002B19BE" w:rsidRDefault="002B19BE" w:rsidP="002B19BE">
      <w:pPr>
        <w:jc w:val="center"/>
        <w:rPr>
          <w:sz w:val="28"/>
        </w:rPr>
      </w:pPr>
    </w:p>
    <w:p w:rsidR="002B19BE" w:rsidRDefault="002B19BE" w:rsidP="002B19BE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 wp14:anchorId="46DF3C4A" wp14:editId="7D18AA96">
            <wp:extent cx="2025196" cy="2700261"/>
            <wp:effectExtent l="0" t="0" r="0" b="5080"/>
            <wp:docPr id="3" name="Imagem 3" descr="C:\Users\G02-4235\Downloads\WhatsApp Image 2021-05-31 at 09.53.5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02-4235\Downloads\WhatsApp Image 2021-05-31 at 09.53.55.jpe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960" cy="2723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31E" w:rsidRDefault="00EC031E" w:rsidP="002B19BE">
      <w:pPr>
        <w:tabs>
          <w:tab w:val="left" w:pos="-600"/>
          <w:tab w:val="left" w:pos="4508"/>
        </w:tabs>
        <w:spacing w:before="240" w:after="240" w:line="324" w:lineRule="auto"/>
        <w:jc w:val="both"/>
        <w:rPr>
          <w:rFonts w:cs="Arial"/>
        </w:rPr>
      </w:pPr>
    </w:p>
    <w:sectPr w:rsidR="00EC031E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722" w:rsidRDefault="005C2722">
      <w:r>
        <w:separator/>
      </w:r>
    </w:p>
  </w:endnote>
  <w:endnote w:type="continuationSeparator" w:id="0">
    <w:p w:rsidR="005C2722" w:rsidRDefault="005C2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722" w:rsidRDefault="005C2722">
      <w:r>
        <w:separator/>
      </w:r>
    </w:p>
  </w:footnote>
  <w:footnote w:type="continuationSeparator" w:id="0">
    <w:p w:rsidR="005C2722" w:rsidRDefault="005C27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2B19BE">
      <w:rPr>
        <w:rFonts w:cs="Arial"/>
        <w:b/>
        <w:sz w:val="20"/>
        <w:szCs w:val="20"/>
        <w:u w:val="single"/>
      </w:rPr>
      <w:t>1618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2B19BE">
      <w:rPr>
        <w:rFonts w:cs="Arial"/>
        <w:b/>
        <w:sz w:val="20"/>
        <w:szCs w:val="20"/>
        <w:u w:val="single"/>
      </w:rPr>
      <w:t xml:space="preserve"> – Vereador Luís Flávio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B19B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2B19B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4FB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4FB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4FB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4FB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B19BE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747E1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2722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21C0F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1AA6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4FB6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C031E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80510-EA46-42D4-8E46-D5A3371F0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2</Pages>
  <Words>114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2020-03-16T12:28:00Z</cp:lastPrinted>
  <dcterms:created xsi:type="dcterms:W3CDTF">2021-06-01T02:06:00Z</dcterms:created>
  <dcterms:modified xsi:type="dcterms:W3CDTF">2021-06-01T02:14:00Z</dcterms:modified>
</cp:coreProperties>
</file>